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153" w:rsidRPr="00B820F5" w:rsidRDefault="00113153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113153" w:rsidRPr="00B820F5" w:rsidRDefault="00113153" w:rsidP="00D26757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 w:val="0"/>
          <w:sz w:val="24"/>
          <w:szCs w:val="24"/>
        </w:rPr>
        <w:t>А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дминистрации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п</w:t>
      </w:r>
      <w:r>
        <w:rPr>
          <w:rFonts w:ascii="Times New Roman" w:hAnsi="Times New Roman" w:cs="Times New Roman"/>
          <w:b w:val="0"/>
          <w:sz w:val="24"/>
          <w:szCs w:val="24"/>
        </w:rPr>
        <w:t>о</w:t>
      </w:r>
      <w:r>
        <w:rPr>
          <w:rFonts w:ascii="Times New Roman" w:hAnsi="Times New Roman" w:cs="Times New Roman"/>
          <w:b w:val="0"/>
          <w:sz w:val="24"/>
          <w:szCs w:val="24"/>
        </w:rPr>
        <w:t>селка Рамасуха</w:t>
      </w:r>
    </w:p>
    <w:p w:rsidR="00113153" w:rsidRPr="00B820F5" w:rsidRDefault="00113153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от              2018 года 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. №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113153" w:rsidRDefault="00113153" w:rsidP="00EF1D2C">
      <w:pPr>
        <w:spacing w:line="240" w:lineRule="auto"/>
        <w:jc w:val="center"/>
        <w:rPr>
          <w:sz w:val="28"/>
          <w:szCs w:val="28"/>
        </w:rPr>
      </w:pPr>
    </w:p>
    <w:p w:rsidR="00113153" w:rsidRDefault="00113153" w:rsidP="00EF1D2C">
      <w:pPr>
        <w:spacing w:line="240" w:lineRule="auto"/>
        <w:jc w:val="center"/>
        <w:rPr>
          <w:sz w:val="28"/>
          <w:szCs w:val="28"/>
        </w:rPr>
      </w:pPr>
    </w:p>
    <w:p w:rsidR="00113153" w:rsidRPr="00877099" w:rsidRDefault="00113153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113153" w:rsidRPr="00877099" w:rsidRDefault="0011315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113153" w:rsidRDefault="0011315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>
        <w:rPr>
          <w:rFonts w:ascii="Times New Roman" w:hAnsi="Times New Roman"/>
          <w:b/>
          <w:sz w:val="32"/>
          <w:szCs w:val="32"/>
        </w:rPr>
        <w:t xml:space="preserve">Рамасухского городского поселения </w:t>
      </w:r>
    </w:p>
    <w:p w:rsidR="00113153" w:rsidRPr="00877099" w:rsidRDefault="0011315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Почепского района» (201</w:t>
      </w:r>
      <w:r>
        <w:rPr>
          <w:rFonts w:ascii="Times New Roman" w:hAnsi="Times New Roman"/>
          <w:b/>
          <w:sz w:val="32"/>
          <w:szCs w:val="32"/>
        </w:rPr>
        <w:t xml:space="preserve">9-2021 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113153" w:rsidRPr="00877099" w:rsidRDefault="0011315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3153" w:rsidRDefault="00113153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13153" w:rsidRPr="00877099" w:rsidRDefault="00113153" w:rsidP="00D267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113153" w:rsidRPr="00877099" w:rsidRDefault="00113153" w:rsidP="00D267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муниципальной программы</w:t>
      </w:r>
    </w:p>
    <w:p w:rsidR="00113153" w:rsidRDefault="00113153" w:rsidP="00D26757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«Реализация полномочий </w:t>
      </w:r>
      <w:r w:rsidRPr="00877099">
        <w:rPr>
          <w:rFonts w:ascii="Times New Roman" w:hAnsi="Times New Roman"/>
          <w:sz w:val="28"/>
          <w:szCs w:val="28"/>
        </w:rPr>
        <w:t>органа местного самоуправления</w:t>
      </w:r>
    </w:p>
    <w:p w:rsidR="00113153" w:rsidRDefault="00113153" w:rsidP="00D26757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Рамасухского городского поселения  </w:t>
      </w:r>
      <w:r w:rsidRPr="00877099">
        <w:rPr>
          <w:rFonts w:ascii="Times New Roman" w:hAnsi="Times New Roman"/>
          <w:sz w:val="28"/>
          <w:szCs w:val="28"/>
        </w:rPr>
        <w:t>Почепского района»</w:t>
      </w:r>
    </w:p>
    <w:p w:rsidR="00113153" w:rsidRPr="00877099" w:rsidRDefault="00113153" w:rsidP="00D26757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(201</w:t>
      </w:r>
      <w:r>
        <w:rPr>
          <w:rFonts w:ascii="Times New Roman" w:hAnsi="Times New Roman"/>
          <w:sz w:val="28"/>
          <w:szCs w:val="28"/>
        </w:rPr>
        <w:t>9-2021 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113153" w:rsidRPr="001701C9" w:rsidRDefault="00113153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5"/>
        <w:gridCol w:w="6102"/>
      </w:tblGrid>
      <w:tr w:rsidR="00113153" w:rsidRPr="001701C9" w:rsidTr="00CE3C36">
        <w:trPr>
          <w:trHeight w:val="360"/>
        </w:trPr>
        <w:tc>
          <w:tcPr>
            <w:tcW w:w="3645" w:type="dxa"/>
          </w:tcPr>
          <w:p w:rsidR="00113153" w:rsidRPr="001701C9" w:rsidRDefault="00113153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113153" w:rsidRPr="001701C9" w:rsidRDefault="00113153" w:rsidP="001701C9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дминистрация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поселка Рамасуха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Почепского района</w:t>
            </w:r>
          </w:p>
        </w:tc>
      </w:tr>
      <w:tr w:rsidR="00113153" w:rsidRPr="001701C9" w:rsidTr="00CE3C36">
        <w:trPr>
          <w:trHeight w:val="600"/>
        </w:trPr>
        <w:tc>
          <w:tcPr>
            <w:tcW w:w="3645" w:type="dxa"/>
          </w:tcPr>
          <w:p w:rsidR="00113153" w:rsidRPr="001701C9" w:rsidRDefault="00113153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113153" w:rsidRPr="001701C9" w:rsidRDefault="00113153" w:rsidP="00877099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113153" w:rsidRPr="001701C9" w:rsidTr="00CE3C36">
        <w:trPr>
          <w:trHeight w:val="600"/>
        </w:trPr>
        <w:tc>
          <w:tcPr>
            <w:tcW w:w="3645" w:type="dxa"/>
          </w:tcPr>
          <w:p w:rsidR="00113153" w:rsidRPr="001701C9" w:rsidRDefault="00113153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113153" w:rsidRPr="001701C9" w:rsidRDefault="00113153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113153" w:rsidRPr="001701C9" w:rsidTr="00BB5A2A">
        <w:trPr>
          <w:trHeight w:val="240"/>
        </w:trPr>
        <w:tc>
          <w:tcPr>
            <w:tcW w:w="3645" w:type="dxa"/>
          </w:tcPr>
          <w:p w:rsidR="00113153" w:rsidRPr="001701C9" w:rsidRDefault="00113153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програ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           </w:t>
            </w:r>
          </w:p>
        </w:tc>
        <w:tc>
          <w:tcPr>
            <w:tcW w:w="6102" w:type="dxa"/>
          </w:tcPr>
          <w:p w:rsidR="00113153" w:rsidRPr="00D26757" w:rsidRDefault="00113153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Рамасухского город</w:t>
            </w:r>
            <w:r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ского 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поселении </w:t>
            </w:r>
            <w:r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Почепского района</w:t>
            </w:r>
          </w:p>
          <w:p w:rsidR="00113153" w:rsidRPr="001E7EF1" w:rsidRDefault="00113153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113153" w:rsidRPr="001701C9" w:rsidTr="00CE3C36">
        <w:trPr>
          <w:trHeight w:val="240"/>
        </w:trPr>
        <w:tc>
          <w:tcPr>
            <w:tcW w:w="3645" w:type="dxa"/>
          </w:tcPr>
          <w:p w:rsidR="00113153" w:rsidRPr="001701C9" w:rsidRDefault="00113153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граммы          </w:t>
            </w:r>
          </w:p>
        </w:tc>
        <w:tc>
          <w:tcPr>
            <w:tcW w:w="6102" w:type="dxa"/>
          </w:tcPr>
          <w:p w:rsidR="00113153" w:rsidRPr="00D26757" w:rsidRDefault="0011315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757">
              <w:rPr>
                <w:rFonts w:ascii="Times New Roman" w:hAnsi="Times New Roman"/>
                <w:sz w:val="24"/>
                <w:szCs w:val="24"/>
              </w:rPr>
              <w:t xml:space="preserve">-обеспечение условий для эффективного исполнения полномочий органа местного самоуправления </w:t>
            </w:r>
            <w:r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Рамас</w:t>
            </w:r>
            <w:r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у</w:t>
            </w:r>
            <w:r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ского городского поселения </w:t>
            </w:r>
            <w:r w:rsidRPr="00D26757">
              <w:rPr>
                <w:rFonts w:ascii="Times New Roman" w:hAnsi="Times New Roman"/>
                <w:sz w:val="24"/>
                <w:szCs w:val="24"/>
              </w:rPr>
              <w:t>Почепского района;</w:t>
            </w:r>
          </w:p>
          <w:p w:rsidR="00113153" w:rsidRPr="00D26757" w:rsidRDefault="0011315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757">
              <w:rPr>
                <w:rFonts w:ascii="Times New Roman" w:hAnsi="Times New Roman"/>
                <w:sz w:val="24"/>
                <w:szCs w:val="24"/>
                <w:lang w:eastAsia="ru-RU"/>
              </w:rPr>
              <w:t>-совершенствование муниципального управления;</w:t>
            </w:r>
          </w:p>
          <w:p w:rsidR="00113153" w:rsidRPr="00D26757" w:rsidRDefault="0011315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757">
              <w:rPr>
                <w:rFonts w:ascii="Times New Roman" w:hAnsi="Times New Roman"/>
                <w:kern w:val="24"/>
                <w:sz w:val="24"/>
                <w:szCs w:val="24"/>
              </w:rPr>
              <w:t>-материально-техническое и финансовое обеспечение деятельности администрации Рамасухского городского поселения Почепского района;</w:t>
            </w:r>
          </w:p>
          <w:p w:rsidR="00113153" w:rsidRPr="00D26757" w:rsidRDefault="0011315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D26757">
              <w:rPr>
                <w:rFonts w:ascii="Arial" w:hAnsi="Arial" w:cs="Arial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обеспечение реализации отдельных государственных полномочий, переданных на муниципальный уровень </w:t>
            </w:r>
          </w:p>
          <w:p w:rsidR="00113153" w:rsidRPr="001701C9" w:rsidRDefault="00113153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113153" w:rsidRPr="001701C9" w:rsidTr="00CE3C36">
        <w:trPr>
          <w:trHeight w:val="360"/>
        </w:trPr>
        <w:tc>
          <w:tcPr>
            <w:tcW w:w="3645" w:type="dxa"/>
          </w:tcPr>
          <w:p w:rsidR="00113153" w:rsidRPr="001701C9" w:rsidRDefault="0011315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113153" w:rsidRPr="001701C9" w:rsidRDefault="00113153" w:rsidP="001D12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113153" w:rsidRPr="001701C9" w:rsidTr="00CE3C36">
        <w:trPr>
          <w:trHeight w:val="1080"/>
        </w:trPr>
        <w:tc>
          <w:tcPr>
            <w:tcW w:w="3645" w:type="dxa"/>
          </w:tcPr>
          <w:p w:rsidR="00113153" w:rsidRPr="001701C9" w:rsidRDefault="0011315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113153" w:rsidRPr="001701C9" w:rsidRDefault="0011315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2 785 690,15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113153" w:rsidRDefault="00113153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1 293 355,05 рублей;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2020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721 830,05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ей;</w:t>
            </w:r>
          </w:p>
          <w:p w:rsidR="00113153" w:rsidRPr="001701C9" w:rsidRDefault="00113153" w:rsidP="00660DBB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 - 770 505,05 рублей</w:t>
            </w:r>
          </w:p>
        </w:tc>
      </w:tr>
      <w:tr w:rsidR="00113153" w:rsidRPr="001701C9" w:rsidTr="00CE3C36">
        <w:trPr>
          <w:trHeight w:val="1560"/>
        </w:trPr>
        <w:tc>
          <w:tcPr>
            <w:tcW w:w="3645" w:type="dxa"/>
          </w:tcPr>
          <w:p w:rsidR="00113153" w:rsidRPr="001701C9" w:rsidRDefault="0011315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113153" w:rsidRPr="00D26757" w:rsidRDefault="00113153" w:rsidP="00660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757">
              <w:rPr>
                <w:rFonts w:ascii="Times New Roman" w:hAnsi="Times New Roman"/>
                <w:sz w:val="24"/>
                <w:szCs w:val="24"/>
              </w:rPr>
              <w:t xml:space="preserve">Сведения о показателях (индикаторах) муниципальной программы «Реализация полномочий  органа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>Рамасухского город</w:t>
            </w:r>
            <w:r w:rsidRPr="00D26757">
              <w:rPr>
                <w:rFonts w:ascii="Times New Roman" w:hAnsi="Times New Roman"/>
                <w:sz w:val="24"/>
                <w:szCs w:val="24"/>
              </w:rPr>
              <w:t>ского поселения Почепского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района» (2019-2021</w:t>
            </w:r>
            <w:r w:rsidRPr="00D26757">
              <w:rPr>
                <w:rFonts w:ascii="Times New Roman" w:hAnsi="Times New Roman"/>
                <w:sz w:val="24"/>
                <w:szCs w:val="24"/>
              </w:rPr>
              <w:t>годы), их значениях пр</w:t>
            </w:r>
            <w:r w:rsidRPr="00D26757">
              <w:rPr>
                <w:rFonts w:ascii="Times New Roman" w:hAnsi="Times New Roman"/>
                <w:sz w:val="24"/>
                <w:szCs w:val="24"/>
              </w:rPr>
              <w:t>и</w:t>
            </w:r>
            <w:r w:rsidRPr="00D26757">
              <w:rPr>
                <w:rFonts w:ascii="Times New Roman" w:hAnsi="Times New Roman"/>
                <w:sz w:val="24"/>
                <w:szCs w:val="24"/>
              </w:rPr>
              <w:t>ведены в приложении 1 к муниципальной программе</w:t>
            </w:r>
          </w:p>
        </w:tc>
      </w:tr>
    </w:tbl>
    <w:p w:rsidR="00113153" w:rsidRPr="001701C9" w:rsidRDefault="0011315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13153" w:rsidRPr="001701C9" w:rsidRDefault="0011315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13153" w:rsidRPr="001701C9" w:rsidRDefault="00113153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113153" w:rsidRPr="001701C9" w:rsidRDefault="0011315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Рамасухского городского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района </w:t>
      </w:r>
    </w:p>
    <w:p w:rsidR="00113153" w:rsidRPr="001701C9" w:rsidRDefault="00113153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13153" w:rsidRPr="001701C9" w:rsidRDefault="00113153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Муниципальная программа «Реализация полномочий  органа местного самоупра</w:t>
      </w:r>
      <w:r w:rsidRPr="001701C9">
        <w:rPr>
          <w:rFonts w:ascii="Times New Roman" w:hAnsi="Times New Roman"/>
          <w:sz w:val="24"/>
          <w:szCs w:val="24"/>
        </w:rPr>
        <w:t>в</w:t>
      </w:r>
      <w:r w:rsidRPr="001701C9">
        <w:rPr>
          <w:rFonts w:ascii="Times New Roman" w:hAnsi="Times New Roman"/>
          <w:sz w:val="24"/>
          <w:szCs w:val="24"/>
        </w:rPr>
        <w:t xml:space="preserve">ления </w:t>
      </w:r>
      <w:r w:rsidRPr="00D26757">
        <w:rPr>
          <w:rFonts w:ascii="Times New Roman" w:hAnsi="Times New Roman"/>
          <w:sz w:val="24"/>
          <w:szCs w:val="24"/>
        </w:rPr>
        <w:t xml:space="preserve">Рамасухского городского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 района» (20</w:t>
      </w:r>
      <w:r>
        <w:rPr>
          <w:rFonts w:ascii="Times New Roman" w:hAnsi="Times New Roman"/>
          <w:sz w:val="24"/>
          <w:szCs w:val="24"/>
        </w:rPr>
        <w:t>19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21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1701C9">
        <w:rPr>
          <w:rFonts w:ascii="Times New Roman" w:hAnsi="Times New Roman"/>
          <w:sz w:val="24"/>
          <w:szCs w:val="24"/>
        </w:rPr>
        <w:t xml:space="preserve">)  (далее – муниципальная программа) представляет собой программный документ, направленный на достижение целей и решение задач администрации </w:t>
      </w:r>
      <w:r w:rsidRPr="00D26757">
        <w:rPr>
          <w:rFonts w:ascii="Times New Roman" w:hAnsi="Times New Roman"/>
          <w:sz w:val="24"/>
          <w:szCs w:val="24"/>
        </w:rPr>
        <w:t>Рамасухского городского поселения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Почепского района (далее – Администрация) по эффективному муниципальному управл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нию, позволяющий согласовать совместные действия органов местного самоуправления, общественных организаций и граждан.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r w:rsidRPr="00D26757">
        <w:rPr>
          <w:rFonts w:ascii="Times New Roman" w:hAnsi="Times New Roman"/>
          <w:sz w:val="24"/>
          <w:szCs w:val="24"/>
        </w:rPr>
        <w:t xml:space="preserve">Рамасухского городского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 района, исполнение полномочий Администрации по решению вопросов местного значения муниципального образования «</w:t>
      </w:r>
      <w:r>
        <w:rPr>
          <w:rFonts w:ascii="Times New Roman" w:hAnsi="Times New Roman"/>
          <w:sz w:val="24"/>
          <w:szCs w:val="24"/>
        </w:rPr>
        <w:t>Рамасухское городское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 w:rsidRPr="00D26757">
        <w:rPr>
          <w:rFonts w:ascii="Times New Roman" w:hAnsi="Times New Roman"/>
          <w:sz w:val="24"/>
          <w:szCs w:val="24"/>
        </w:rPr>
        <w:t xml:space="preserve">Рамасухского городского поселения </w:t>
      </w:r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чепского муниципального района в части расходов Администрации, формирование эк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номических условий, обеспечивающих Администрацию финансовыми, материально-техническими  ресурсами.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ся за счет бюджетных ассигнований бюджета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6757">
        <w:rPr>
          <w:rFonts w:ascii="Times New Roman" w:hAnsi="Times New Roman"/>
          <w:sz w:val="24"/>
          <w:szCs w:val="24"/>
        </w:rPr>
        <w:t xml:space="preserve">Рамасухского городского поселения </w:t>
      </w:r>
      <w:r w:rsidRPr="001701C9">
        <w:rPr>
          <w:rFonts w:ascii="Times New Roman" w:hAnsi="Times New Roman"/>
          <w:sz w:val="24"/>
          <w:szCs w:val="24"/>
        </w:rPr>
        <w:t>Поче</w:t>
      </w:r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ского муниципального района,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жета.</w:t>
      </w:r>
    </w:p>
    <w:p w:rsidR="00113153" w:rsidRPr="001701C9" w:rsidRDefault="00113153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чению  деятельности главы </w:t>
      </w:r>
      <w:r>
        <w:rPr>
          <w:rFonts w:ascii="Times New Roman" w:hAnsi="Times New Roman"/>
          <w:sz w:val="24"/>
          <w:szCs w:val="24"/>
        </w:rPr>
        <w:t>администрации,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обеспечение исполнения полномочий Администрации.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образования «</w:t>
      </w:r>
      <w:r>
        <w:rPr>
          <w:rFonts w:ascii="Times New Roman" w:hAnsi="Times New Roman"/>
          <w:sz w:val="24"/>
          <w:szCs w:val="24"/>
        </w:rPr>
        <w:t>Рамасухское городское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муниципал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 xml:space="preserve">ного образования «Рамасухское городское поселение»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муниципального </w:t>
      </w:r>
      <w:r w:rsidRPr="001701C9">
        <w:rPr>
          <w:rFonts w:ascii="Times New Roman" w:hAnsi="Times New Roman"/>
          <w:sz w:val="24"/>
          <w:szCs w:val="24"/>
        </w:rPr>
        <w:t>ра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решению вопросов местного значения, полномочиями для осущ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ствления отдельных государственных полномочий, переданных органам местного сам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</w:t>
      </w:r>
      <w:r w:rsidRPr="001701C9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 xml:space="preserve">щая из главы </w:t>
      </w:r>
      <w:r>
        <w:rPr>
          <w:rFonts w:ascii="Times New Roman" w:hAnsi="Times New Roman"/>
          <w:sz w:val="24"/>
          <w:szCs w:val="24"/>
        </w:rPr>
        <w:t>администрации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r>
        <w:rPr>
          <w:rFonts w:ascii="Times New Roman" w:hAnsi="Times New Roman"/>
          <w:sz w:val="24"/>
          <w:szCs w:val="24"/>
        </w:rPr>
        <w:t xml:space="preserve">Рамасухского городского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 района, нормативных правовых актов Совета народных депутатов</w:t>
      </w:r>
      <w:r>
        <w:rPr>
          <w:rFonts w:ascii="Times New Roman" w:hAnsi="Times New Roman"/>
          <w:sz w:val="24"/>
          <w:szCs w:val="24"/>
        </w:rPr>
        <w:t xml:space="preserve"> поселка Рамасуха</w:t>
      </w:r>
      <w:r w:rsidRPr="001701C9">
        <w:rPr>
          <w:rFonts w:ascii="Times New Roman" w:hAnsi="Times New Roman"/>
          <w:sz w:val="24"/>
          <w:szCs w:val="24"/>
        </w:rPr>
        <w:t xml:space="preserve">, принятых в пределах его компетенции на территории муниципального </w:t>
      </w:r>
      <w:r>
        <w:rPr>
          <w:rFonts w:ascii="Times New Roman" w:hAnsi="Times New Roman"/>
          <w:sz w:val="24"/>
          <w:szCs w:val="24"/>
        </w:rPr>
        <w:t>образования  «Рамасухское городское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 xml:space="preserve">ных Уставом </w:t>
      </w:r>
      <w:r>
        <w:rPr>
          <w:rFonts w:ascii="Times New Roman" w:hAnsi="Times New Roman"/>
          <w:sz w:val="24"/>
          <w:szCs w:val="24"/>
        </w:rPr>
        <w:t xml:space="preserve">Рамасухского городского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к компетенции </w:t>
      </w:r>
      <w:r>
        <w:rPr>
          <w:rFonts w:ascii="Times New Roman" w:hAnsi="Times New Roman"/>
          <w:sz w:val="24"/>
          <w:szCs w:val="24"/>
        </w:rPr>
        <w:t>Совета народных деп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татов поселка Рамасуха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переданных органам местного самоуправления муниципального района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ными законами и законами Брянской области.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>
        <w:rPr>
          <w:rFonts w:ascii="Times New Roman" w:hAnsi="Times New Roman"/>
          <w:sz w:val="24"/>
          <w:szCs w:val="24"/>
        </w:rPr>
        <w:t xml:space="preserve"> образования  «Рамасухское городское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«Рамасухское городское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</w:t>
      </w:r>
      <w:r w:rsidRPr="001701C9"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пальными учреждениями, а также формирование и размещение муниципального заказа;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 в организации</w:t>
      </w:r>
      <w:r w:rsidRPr="001701C9">
        <w:rPr>
          <w:rFonts w:ascii="Times New Roman" w:hAnsi="Times New Roman"/>
          <w:sz w:val="24"/>
          <w:szCs w:val="24"/>
        </w:rPr>
        <w:t xml:space="preserve"> и осуществление мероприятий по гражданской обороне, защите населения и </w:t>
      </w:r>
      <w:r>
        <w:rPr>
          <w:rFonts w:ascii="Times New Roman" w:hAnsi="Times New Roman"/>
          <w:sz w:val="24"/>
          <w:szCs w:val="24"/>
        </w:rPr>
        <w:t>территории муниципального образования</w:t>
      </w:r>
      <w:r w:rsidRPr="001701C9">
        <w:rPr>
          <w:rFonts w:ascii="Times New Roman" w:hAnsi="Times New Roman"/>
          <w:sz w:val="24"/>
          <w:szCs w:val="24"/>
        </w:rPr>
        <w:t xml:space="preserve"> от чрезвычайных ситуаций природного и техногенного характера;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1701C9">
        <w:rPr>
          <w:rFonts w:ascii="Times New Roman" w:hAnsi="Times New Roman"/>
          <w:sz w:val="24"/>
          <w:szCs w:val="24"/>
        </w:rPr>
        <w:t>) разработка и утверждение схемы размещения нестационарных торговых объе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>тов в порядке, установленном постановлением администрации Брянской области от 2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>) осуществление иных полномочий, предусмотренных действующим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ным и региональным законодательством, Уставом </w:t>
      </w:r>
      <w:r>
        <w:rPr>
          <w:rFonts w:ascii="Times New Roman" w:hAnsi="Times New Roman"/>
          <w:sz w:val="24"/>
          <w:szCs w:val="24"/>
        </w:rPr>
        <w:t xml:space="preserve">Рамасухского городского поселения </w:t>
      </w:r>
      <w:r w:rsidRPr="001701C9">
        <w:rPr>
          <w:rFonts w:ascii="Times New Roman" w:hAnsi="Times New Roman"/>
          <w:sz w:val="24"/>
          <w:szCs w:val="24"/>
        </w:rPr>
        <w:t>и иными муниципальными правовыми актами.</w:t>
      </w:r>
    </w:p>
    <w:p w:rsidR="00113153" w:rsidRPr="001701C9" w:rsidRDefault="00113153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ние условий для эффективного выполнения полномочий исполнительно-распорядительного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Рамасухского городского поселения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 xml:space="preserve">го муниципального </w:t>
      </w:r>
      <w:r w:rsidRPr="001701C9">
        <w:rPr>
          <w:rFonts w:ascii="Times New Roman" w:hAnsi="Times New Roman"/>
          <w:sz w:val="24"/>
          <w:szCs w:val="24"/>
        </w:rPr>
        <w:t>района.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тов;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113153" w:rsidRPr="001701C9" w:rsidRDefault="00113153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Важным фактором устойчивого социально-экономического развития муниципальн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го </w:t>
      </w:r>
      <w:r>
        <w:rPr>
          <w:rFonts w:ascii="Times New Roman" w:hAnsi="Times New Roman"/>
          <w:sz w:val="24"/>
          <w:szCs w:val="24"/>
        </w:rPr>
        <w:t xml:space="preserve">образования «Рамасухское городское поселение»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>
        <w:rPr>
          <w:rFonts w:ascii="Times New Roman" w:hAnsi="Times New Roman"/>
          <w:sz w:val="24"/>
          <w:szCs w:val="24"/>
        </w:rPr>
        <w:t xml:space="preserve"> 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 является обеспечение необходимого уровня пожарной безопасности, защиты населения и территорий от чрезвычайных ситуаций природного и техногенного характера, безопасн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сти людей на водных объектах, а также минимизация потерь вследствие пожаров и чре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>вычайных ситуаций.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r>
        <w:rPr>
          <w:rFonts w:ascii="Times New Roman" w:hAnsi="Times New Roman"/>
          <w:sz w:val="24"/>
          <w:szCs w:val="24"/>
        </w:rPr>
        <w:t>Рамасухского городского 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ния </w:t>
      </w:r>
      <w:r w:rsidRPr="001701C9">
        <w:rPr>
          <w:rFonts w:ascii="Times New Roman" w:hAnsi="Times New Roman"/>
          <w:sz w:val="24"/>
          <w:szCs w:val="24"/>
        </w:rPr>
        <w:t>Почепского муниципального района,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 местного значения, являются отдельными государственными полномочиями, 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F6882">
        <w:rPr>
          <w:rFonts w:ascii="Times New Roman" w:hAnsi="Times New Roman"/>
          <w:sz w:val="24"/>
          <w:szCs w:val="24"/>
        </w:rPr>
        <w:t xml:space="preserve">Рамасухского городского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>
        <w:rPr>
          <w:rFonts w:ascii="Times New Roman" w:hAnsi="Times New Roman"/>
          <w:sz w:val="24"/>
          <w:szCs w:val="24"/>
        </w:rPr>
        <w:t xml:space="preserve"> муниц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района, осуществляется только за счет предоставляемых бюджету </w:t>
      </w:r>
      <w:r w:rsidRPr="001F6882">
        <w:rPr>
          <w:rFonts w:ascii="Times New Roman" w:hAnsi="Times New Roman"/>
          <w:sz w:val="24"/>
          <w:szCs w:val="24"/>
        </w:rPr>
        <w:t>Рамасухского городского поселения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Почепского муниципального района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 ,иных межбюджетных трансфертов из муниципального района.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ных граждан, зарегистрированных на территории поселения, а также учет лиц допризы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ного возраста и с целью своевременной постановки на воинский учет.</w:t>
      </w:r>
    </w:p>
    <w:p w:rsidR="00113153" w:rsidRPr="001701C9" w:rsidRDefault="0011315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13153" w:rsidRPr="001701C9" w:rsidRDefault="00113153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113153" w:rsidRPr="001701C9" w:rsidRDefault="00113153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3153" w:rsidRPr="001F6882" w:rsidRDefault="00113153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1F6882">
        <w:rPr>
          <w:rFonts w:ascii="Times New Roman" w:hAnsi="Times New Roman"/>
          <w:sz w:val="24"/>
          <w:szCs w:val="24"/>
        </w:rPr>
        <w:t>Целью реализации муниципальной программы является э</w:t>
      </w:r>
      <w:r w:rsidRPr="001F688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r w:rsidRPr="001F6882">
        <w:rPr>
          <w:rFonts w:ascii="Times New Roman" w:hAnsi="Times New Roman"/>
          <w:sz w:val="24"/>
          <w:szCs w:val="24"/>
        </w:rPr>
        <w:t>Рамасухского городского поселения</w:t>
      </w:r>
      <w:r w:rsidRPr="001F688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1F688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П</w:t>
      </w:r>
      <w:r w:rsidRPr="001F688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о</w:t>
      </w:r>
      <w:r w:rsidRPr="001F688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чепского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муниципального</w:t>
      </w:r>
      <w:r w:rsidRPr="001F688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района.</w:t>
      </w:r>
    </w:p>
    <w:p w:rsidR="00113153" w:rsidRPr="001F6882" w:rsidRDefault="00113153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6882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113153" w:rsidRPr="001F6882" w:rsidRDefault="0011315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6882">
        <w:rPr>
          <w:rFonts w:ascii="Times New Roman" w:hAnsi="Times New Roman"/>
          <w:sz w:val="24"/>
          <w:szCs w:val="24"/>
        </w:rPr>
        <w:t>-обеспечение условий для эффективного исполнения полномочий органа местного сам</w:t>
      </w:r>
      <w:r w:rsidRPr="001F6882">
        <w:rPr>
          <w:rFonts w:ascii="Times New Roman" w:hAnsi="Times New Roman"/>
          <w:sz w:val="24"/>
          <w:szCs w:val="24"/>
        </w:rPr>
        <w:t>о</w:t>
      </w:r>
      <w:r w:rsidRPr="001F6882">
        <w:rPr>
          <w:rFonts w:ascii="Times New Roman" w:hAnsi="Times New Roman"/>
          <w:sz w:val="24"/>
          <w:szCs w:val="24"/>
        </w:rPr>
        <w:t>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F688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Рамасухского городского поселения </w:t>
      </w:r>
      <w:r w:rsidRPr="001F6882">
        <w:rPr>
          <w:rFonts w:ascii="Times New Roman" w:hAnsi="Times New Roman"/>
          <w:sz w:val="24"/>
          <w:szCs w:val="24"/>
        </w:rPr>
        <w:t>Почепского</w:t>
      </w:r>
      <w:r>
        <w:rPr>
          <w:rFonts w:ascii="Times New Roman" w:hAnsi="Times New Roman"/>
          <w:sz w:val="24"/>
          <w:szCs w:val="24"/>
        </w:rPr>
        <w:t xml:space="preserve"> муниципального</w:t>
      </w:r>
      <w:r w:rsidRPr="001F6882">
        <w:rPr>
          <w:rFonts w:ascii="Times New Roman" w:hAnsi="Times New Roman"/>
          <w:sz w:val="24"/>
          <w:szCs w:val="24"/>
        </w:rPr>
        <w:t xml:space="preserve"> района;</w:t>
      </w:r>
    </w:p>
    <w:p w:rsidR="00113153" w:rsidRPr="001F6882" w:rsidRDefault="0011315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6882">
        <w:rPr>
          <w:rFonts w:ascii="Times New Roman" w:hAnsi="Times New Roman"/>
          <w:sz w:val="24"/>
          <w:szCs w:val="24"/>
          <w:lang w:eastAsia="ru-RU"/>
        </w:rPr>
        <w:t>-совершенствование муниципального управления;</w:t>
      </w:r>
    </w:p>
    <w:p w:rsidR="00113153" w:rsidRPr="001F6882" w:rsidRDefault="0011315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6882">
        <w:rPr>
          <w:rFonts w:ascii="Times New Roman" w:hAnsi="Times New Roman"/>
          <w:kern w:val="24"/>
          <w:sz w:val="24"/>
          <w:szCs w:val="24"/>
        </w:rPr>
        <w:t>- материально-техническое и финансовое обеспечение деятельности администрации Рам</w:t>
      </w:r>
      <w:r w:rsidRPr="001F6882">
        <w:rPr>
          <w:rFonts w:ascii="Times New Roman" w:hAnsi="Times New Roman"/>
          <w:kern w:val="24"/>
          <w:sz w:val="24"/>
          <w:szCs w:val="24"/>
        </w:rPr>
        <w:t>а</w:t>
      </w:r>
      <w:r w:rsidRPr="001F6882">
        <w:rPr>
          <w:rFonts w:ascii="Times New Roman" w:hAnsi="Times New Roman"/>
          <w:kern w:val="24"/>
          <w:sz w:val="24"/>
          <w:szCs w:val="24"/>
        </w:rPr>
        <w:t xml:space="preserve">сухского городского поселения Почепского </w:t>
      </w:r>
      <w:r>
        <w:rPr>
          <w:rFonts w:ascii="Times New Roman" w:hAnsi="Times New Roman"/>
          <w:kern w:val="24"/>
          <w:sz w:val="24"/>
          <w:szCs w:val="24"/>
        </w:rPr>
        <w:t xml:space="preserve">муниципального </w:t>
      </w:r>
      <w:r w:rsidRPr="001F6882">
        <w:rPr>
          <w:rFonts w:ascii="Times New Roman" w:hAnsi="Times New Roman"/>
          <w:kern w:val="24"/>
          <w:sz w:val="24"/>
          <w:szCs w:val="24"/>
        </w:rPr>
        <w:t>района;</w:t>
      </w:r>
    </w:p>
    <w:p w:rsidR="00113153" w:rsidRPr="001F6882" w:rsidRDefault="0011315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1F6882">
        <w:rPr>
          <w:rFonts w:ascii="Arial" w:hAnsi="Arial" w:cs="Arial"/>
          <w:spacing w:val="2"/>
          <w:sz w:val="21"/>
          <w:szCs w:val="21"/>
          <w:shd w:val="clear" w:color="auto" w:fill="FFFFFF"/>
        </w:rPr>
        <w:t xml:space="preserve"> -</w:t>
      </w:r>
      <w:r w:rsidRPr="001F688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</w:t>
      </w:r>
      <w:r w:rsidRPr="001F688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</w:t>
      </w:r>
      <w:r w:rsidRPr="001F688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ниципальный уровень </w:t>
      </w:r>
    </w:p>
    <w:p w:rsidR="00113153" w:rsidRDefault="00113153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3153" w:rsidRPr="001701C9" w:rsidRDefault="0011315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113153" w:rsidRPr="001701C9" w:rsidRDefault="00113153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19</w:t>
      </w:r>
      <w:r w:rsidRPr="001701C9">
        <w:rPr>
          <w:rFonts w:ascii="Times New Roman" w:hAnsi="Times New Roman"/>
          <w:sz w:val="24"/>
          <w:szCs w:val="24"/>
        </w:rPr>
        <w:t>– 20</w:t>
      </w:r>
      <w:r>
        <w:rPr>
          <w:rFonts w:ascii="Times New Roman" w:hAnsi="Times New Roman"/>
          <w:sz w:val="24"/>
          <w:szCs w:val="24"/>
        </w:rPr>
        <w:t>21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113153" w:rsidRPr="001701C9" w:rsidRDefault="0011315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13153" w:rsidRPr="001701C9" w:rsidRDefault="0011315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113153" w:rsidRPr="001701C9" w:rsidRDefault="0011315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13153" w:rsidRPr="001701C9" w:rsidRDefault="00113153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 xml:space="preserve">бщий объем средств, предусмотренных на реализацию  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 xml:space="preserve">-2 785 690,15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113153" w:rsidRDefault="00113153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  </w:t>
      </w:r>
      <w:r w:rsidRPr="001701C9">
        <w:rPr>
          <w:rFonts w:ascii="Times New Roman" w:hAnsi="Times New Roman" w:cs="Times New Roman"/>
          <w:sz w:val="24"/>
          <w:szCs w:val="24"/>
        </w:rPr>
        <w:br/>
        <w:t>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1 293 355,05 рублей;</w:t>
      </w:r>
      <w:r>
        <w:rPr>
          <w:rFonts w:ascii="Times New Roman" w:hAnsi="Times New Roman" w:cs="Times New Roman"/>
          <w:sz w:val="24"/>
          <w:szCs w:val="24"/>
        </w:rPr>
        <w:br/>
        <w:t>2020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 xml:space="preserve">– 721 830,05 </w:t>
      </w:r>
      <w:r w:rsidRPr="001701C9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ей;</w:t>
      </w:r>
    </w:p>
    <w:p w:rsidR="00113153" w:rsidRDefault="00113153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 год  - 770 505,05 рублей.</w:t>
      </w:r>
    </w:p>
    <w:p w:rsidR="00113153" w:rsidRPr="001D1273" w:rsidRDefault="00113153" w:rsidP="001701C9">
      <w:pPr>
        <w:pStyle w:val="ConsPlusCell"/>
        <w:widowControl/>
        <w:rPr>
          <w:rFonts w:ascii="Times New Roman" w:hAnsi="Times New Roman" w:cs="Times New Roman"/>
          <w:color w:val="FF0000"/>
          <w:sz w:val="24"/>
          <w:szCs w:val="24"/>
        </w:rPr>
      </w:pPr>
    </w:p>
    <w:p w:rsidR="00113153" w:rsidRPr="001D1273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113153" w:rsidRPr="00922431" w:rsidRDefault="00113153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113153" w:rsidRPr="001701C9" w:rsidRDefault="00113153" w:rsidP="00B2316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</w:t>
      </w:r>
      <w:r w:rsidRPr="00B820F5">
        <w:rPr>
          <w:rFonts w:ascii="Times New Roman" w:hAnsi="Times New Roman"/>
          <w:sz w:val="24"/>
          <w:szCs w:val="24"/>
        </w:rPr>
        <w:t>а</w:t>
      </w:r>
      <w:r w:rsidRPr="00B820F5">
        <w:rPr>
          <w:rFonts w:ascii="Times New Roman" w:hAnsi="Times New Roman"/>
          <w:sz w:val="24"/>
          <w:szCs w:val="24"/>
        </w:rPr>
        <w:t>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</w:p>
    <w:p w:rsidR="00113153" w:rsidRDefault="0011315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13153" w:rsidRDefault="0011315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13153" w:rsidRDefault="0011315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13153" w:rsidRDefault="0011315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13153" w:rsidRDefault="0011315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13153" w:rsidRDefault="0011315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13153" w:rsidRPr="001701C9" w:rsidRDefault="00113153" w:rsidP="00F0396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13153" w:rsidRPr="00B820F5" w:rsidRDefault="00113153" w:rsidP="00F0396E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113153" w:rsidRDefault="00113153" w:rsidP="00F0396E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3153" w:rsidRDefault="00113153" w:rsidP="001F6882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820F5">
        <w:rPr>
          <w:rFonts w:ascii="Times New Roman" w:hAnsi="Times New Roman"/>
          <w:sz w:val="24"/>
          <w:szCs w:val="24"/>
        </w:rPr>
        <w:t>к муниципальной программе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8"/>
          <w:szCs w:val="28"/>
        </w:rPr>
        <w:t>«Реализация</w:t>
      </w:r>
    </w:p>
    <w:p w:rsidR="00113153" w:rsidRDefault="00113153" w:rsidP="001F6882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113153" w:rsidRDefault="00113153" w:rsidP="001F6882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Рамасухского городского поселения </w:t>
      </w:r>
    </w:p>
    <w:p w:rsidR="00113153" w:rsidRPr="00877099" w:rsidRDefault="00113153" w:rsidP="001F6882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Почепского района»</w:t>
      </w:r>
      <w:r>
        <w:rPr>
          <w:rFonts w:ascii="Times New Roman" w:hAnsi="Times New Roman"/>
          <w:sz w:val="28"/>
          <w:szCs w:val="28"/>
        </w:rPr>
        <w:t xml:space="preserve"> (2019-2021 годы)                                                 </w:t>
      </w:r>
    </w:p>
    <w:p w:rsidR="00113153" w:rsidRPr="00B820F5" w:rsidRDefault="00113153" w:rsidP="00F0396E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113153" w:rsidRDefault="00113153" w:rsidP="00F0396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13153" w:rsidRDefault="00113153" w:rsidP="00F0396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73895">
        <w:rPr>
          <w:rFonts w:ascii="Times New Roman" w:hAnsi="Times New Roman"/>
          <w:sz w:val="24"/>
          <w:szCs w:val="24"/>
          <w:lang w:eastAsia="ru-RU"/>
        </w:rPr>
        <w:t xml:space="preserve">Описание мер правового регулирования, направленных на достижение целей и решение задач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p w:rsidR="00113153" w:rsidRDefault="00113153" w:rsidP="00F0396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56"/>
        <w:gridCol w:w="2117"/>
        <w:gridCol w:w="2638"/>
        <w:gridCol w:w="1889"/>
        <w:gridCol w:w="1870"/>
      </w:tblGrid>
      <w:tr w:rsidR="00113153" w:rsidRPr="00F7390D" w:rsidTr="009B0873">
        <w:tc>
          <w:tcPr>
            <w:tcW w:w="667" w:type="dxa"/>
            <w:vAlign w:val="center"/>
          </w:tcPr>
          <w:p w:rsidR="00113153" w:rsidRPr="00F7390D" w:rsidRDefault="00113153" w:rsidP="001F68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42" w:type="dxa"/>
            <w:vAlign w:val="center"/>
          </w:tcPr>
          <w:p w:rsidR="00113153" w:rsidRPr="00F7390D" w:rsidRDefault="00113153" w:rsidP="001F68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Вид нормативн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го правового акта</w:t>
            </w:r>
          </w:p>
        </w:tc>
        <w:tc>
          <w:tcPr>
            <w:tcW w:w="2846" w:type="dxa"/>
            <w:vAlign w:val="center"/>
          </w:tcPr>
          <w:p w:rsidR="00113153" w:rsidRPr="00F7390D" w:rsidRDefault="00113153" w:rsidP="001F68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нормативного правов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го акта</w:t>
            </w:r>
          </w:p>
        </w:tc>
        <w:tc>
          <w:tcPr>
            <w:tcW w:w="1907" w:type="dxa"/>
            <w:vAlign w:val="center"/>
          </w:tcPr>
          <w:p w:rsidR="00113153" w:rsidRPr="00F7390D" w:rsidRDefault="00113153" w:rsidP="001F68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908" w:type="dxa"/>
            <w:vAlign w:val="center"/>
          </w:tcPr>
          <w:p w:rsidR="00113153" w:rsidRPr="00F7390D" w:rsidRDefault="00113153" w:rsidP="009E6E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113153" w:rsidRPr="00F7390D" w:rsidTr="006213ED">
        <w:tc>
          <w:tcPr>
            <w:tcW w:w="9570" w:type="dxa"/>
            <w:gridSpan w:val="5"/>
            <w:vAlign w:val="center"/>
          </w:tcPr>
          <w:p w:rsidR="00113153" w:rsidRPr="00F7390D" w:rsidRDefault="00113153" w:rsidP="006213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113153" w:rsidRPr="00F7390D" w:rsidTr="009B0873">
        <w:tc>
          <w:tcPr>
            <w:tcW w:w="667" w:type="dxa"/>
            <w:vAlign w:val="center"/>
          </w:tcPr>
          <w:p w:rsidR="00113153" w:rsidRPr="00F7390D" w:rsidRDefault="00113153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2" w:type="dxa"/>
            <w:vAlign w:val="center"/>
          </w:tcPr>
          <w:p w:rsidR="00113153" w:rsidRPr="00F7390D" w:rsidRDefault="00113153" w:rsidP="009E6E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Совета народных депутатов поселка Рамасуха</w:t>
            </w:r>
          </w:p>
        </w:tc>
        <w:tc>
          <w:tcPr>
            <w:tcW w:w="2846" w:type="dxa"/>
            <w:vAlign w:val="center"/>
          </w:tcPr>
          <w:p w:rsidR="00113153" w:rsidRDefault="00113153" w:rsidP="00203E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решение Совета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родных депутатов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селка Рамасуха от</w:t>
            </w:r>
          </w:p>
          <w:p w:rsidR="00113153" w:rsidRPr="00F7390D" w:rsidRDefault="00113153" w:rsidP="00203E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28.10.2008 г.№ 17а   «О порядке составления, рассмотрения и утве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ждения местного бю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жета»     </w:t>
            </w:r>
          </w:p>
        </w:tc>
        <w:tc>
          <w:tcPr>
            <w:tcW w:w="1907" w:type="dxa"/>
            <w:vAlign w:val="center"/>
          </w:tcPr>
          <w:p w:rsidR="00113153" w:rsidRPr="00F7390D" w:rsidRDefault="00113153" w:rsidP="00203E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поселка 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суха</w:t>
            </w:r>
          </w:p>
        </w:tc>
        <w:tc>
          <w:tcPr>
            <w:tcW w:w="1908" w:type="dxa"/>
            <w:vAlign w:val="center"/>
          </w:tcPr>
          <w:p w:rsidR="00113153" w:rsidRPr="00F7390D" w:rsidRDefault="00113153" w:rsidP="00203E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ходимости</w:t>
            </w:r>
          </w:p>
        </w:tc>
      </w:tr>
      <w:tr w:rsidR="00113153" w:rsidRPr="00F7390D" w:rsidTr="009B0873">
        <w:tc>
          <w:tcPr>
            <w:tcW w:w="667" w:type="dxa"/>
            <w:vAlign w:val="center"/>
          </w:tcPr>
          <w:p w:rsidR="00113153" w:rsidRPr="00F7390D" w:rsidRDefault="00113153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113153" w:rsidRPr="00F7390D" w:rsidRDefault="00113153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Align w:val="center"/>
          </w:tcPr>
          <w:p w:rsidR="00113153" w:rsidRPr="00F7390D" w:rsidRDefault="00113153" w:rsidP="00203E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изменений, учитывающих попра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федерального 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ластного законод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тельства в части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вершенствования бюджетного процесса</w:t>
            </w:r>
          </w:p>
        </w:tc>
        <w:tc>
          <w:tcPr>
            <w:tcW w:w="1907" w:type="dxa"/>
            <w:vAlign w:val="center"/>
          </w:tcPr>
          <w:p w:rsidR="00113153" w:rsidRPr="00F7390D" w:rsidRDefault="00113153" w:rsidP="00203E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поселка 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суха</w:t>
            </w:r>
          </w:p>
        </w:tc>
        <w:tc>
          <w:tcPr>
            <w:tcW w:w="1908" w:type="dxa"/>
            <w:vAlign w:val="center"/>
          </w:tcPr>
          <w:p w:rsidR="00113153" w:rsidRPr="00F7390D" w:rsidRDefault="00113153" w:rsidP="00203E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ходимости</w:t>
            </w:r>
          </w:p>
        </w:tc>
      </w:tr>
      <w:tr w:rsidR="00113153" w:rsidRPr="00F7390D" w:rsidTr="009B0873">
        <w:tc>
          <w:tcPr>
            <w:tcW w:w="667" w:type="dxa"/>
            <w:vAlign w:val="center"/>
          </w:tcPr>
          <w:p w:rsidR="00113153" w:rsidRPr="00F7390D" w:rsidRDefault="00113153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113153" w:rsidRPr="00F7390D" w:rsidRDefault="00113153" w:rsidP="00203E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поселка Рамасуха</w:t>
            </w:r>
          </w:p>
        </w:tc>
        <w:tc>
          <w:tcPr>
            <w:tcW w:w="2846" w:type="dxa"/>
            <w:vAlign w:val="center"/>
          </w:tcPr>
          <w:p w:rsidR="00113153" w:rsidRPr="00F7390D" w:rsidRDefault="00113153" w:rsidP="00203E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утве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ждение указаний об установлении, детал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зации и определения порядка применения бюджетной классиф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кации в части, относ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щейся к бюджету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масухского городского поселения Почепского муниципального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она, на очередной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нансовый год и на 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новый период</w:t>
            </w:r>
          </w:p>
        </w:tc>
        <w:tc>
          <w:tcPr>
            <w:tcW w:w="1907" w:type="dxa"/>
            <w:vAlign w:val="center"/>
          </w:tcPr>
          <w:p w:rsidR="00113153" w:rsidRPr="00F7390D" w:rsidRDefault="00113153" w:rsidP="00203E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поселка 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суха</w:t>
            </w:r>
          </w:p>
        </w:tc>
        <w:tc>
          <w:tcPr>
            <w:tcW w:w="1908" w:type="dxa"/>
            <w:vAlign w:val="center"/>
          </w:tcPr>
          <w:p w:rsidR="00113153" w:rsidRPr="00F7390D" w:rsidRDefault="00113153" w:rsidP="00203E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  <w:tr w:rsidR="00113153" w:rsidRPr="00F7390D" w:rsidTr="009B0873">
        <w:tc>
          <w:tcPr>
            <w:tcW w:w="667" w:type="dxa"/>
            <w:vAlign w:val="center"/>
          </w:tcPr>
          <w:p w:rsidR="00113153" w:rsidRPr="00F7390D" w:rsidRDefault="00113153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113153" w:rsidRPr="00F7390D" w:rsidRDefault="00113153" w:rsidP="00203E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поселка Рамасуха</w:t>
            </w:r>
          </w:p>
        </w:tc>
        <w:tc>
          <w:tcPr>
            <w:tcW w:w="2846" w:type="dxa"/>
            <w:vAlign w:val="center"/>
          </w:tcPr>
          <w:p w:rsidR="00113153" w:rsidRPr="00F7390D" w:rsidRDefault="00113153" w:rsidP="00203E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Пост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новления Администр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поселка Рамасуха от 26.07. 2011 №  9       «Об утверждении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тодики планирования бюджетных ассигнов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бюджета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пального образования «Рамасухское горо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ское поселение»</w:t>
            </w:r>
          </w:p>
        </w:tc>
        <w:tc>
          <w:tcPr>
            <w:tcW w:w="1907" w:type="dxa"/>
            <w:vAlign w:val="center"/>
          </w:tcPr>
          <w:p w:rsidR="00113153" w:rsidRPr="00F7390D" w:rsidRDefault="00113153" w:rsidP="00203E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поселка 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суха</w:t>
            </w:r>
          </w:p>
        </w:tc>
        <w:tc>
          <w:tcPr>
            <w:tcW w:w="1908" w:type="dxa"/>
            <w:vAlign w:val="center"/>
          </w:tcPr>
          <w:p w:rsidR="00113153" w:rsidRPr="00F7390D" w:rsidRDefault="00113153" w:rsidP="00203E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ходимости</w:t>
            </w:r>
          </w:p>
        </w:tc>
      </w:tr>
    </w:tbl>
    <w:p w:rsidR="00113153" w:rsidRPr="001701C9" w:rsidRDefault="00113153" w:rsidP="00F0396E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113153" w:rsidRDefault="0011315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13153" w:rsidRPr="001701C9" w:rsidRDefault="0011315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113153" w:rsidRPr="001701C9" w:rsidRDefault="0011315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13153" w:rsidRPr="001701C9" w:rsidRDefault="00113153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приятий.</w:t>
      </w:r>
    </w:p>
    <w:p w:rsidR="00113153" w:rsidRPr="00DF4A13" w:rsidRDefault="00113153" w:rsidP="00DE32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</w:t>
      </w:r>
      <w:r w:rsidRPr="00DF4A13">
        <w:rPr>
          <w:rFonts w:ascii="Times New Roman" w:hAnsi="Times New Roman"/>
          <w:sz w:val="24"/>
          <w:szCs w:val="24"/>
        </w:rPr>
        <w:t>ь</w:t>
      </w:r>
      <w:r w:rsidRPr="00DF4A13">
        <w:rPr>
          <w:rFonts w:ascii="Times New Roman" w:hAnsi="Times New Roman"/>
          <w:sz w:val="24"/>
          <w:szCs w:val="24"/>
        </w:rPr>
        <w:t xml:space="preserve">ной программы (приложение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113153" w:rsidRPr="001701C9" w:rsidRDefault="00113153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113153" w:rsidRDefault="00113153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203E6D">
        <w:rPr>
          <w:rFonts w:ascii="Times New Roman" w:hAnsi="Times New Roman"/>
          <w:sz w:val="24"/>
          <w:szCs w:val="24"/>
        </w:rPr>
        <w:t>7. Ожидаемые результаты реализации муниципальной программы</w:t>
      </w:r>
    </w:p>
    <w:p w:rsidR="00113153" w:rsidRPr="00203E6D" w:rsidRDefault="00113153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13153" w:rsidRPr="00203E6D" w:rsidRDefault="00113153" w:rsidP="00B2316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03E6D">
        <w:rPr>
          <w:rFonts w:ascii="Times New Roman" w:hAnsi="Times New Roman"/>
          <w:sz w:val="24"/>
          <w:szCs w:val="24"/>
        </w:rPr>
        <w:t>Сведения о показателях (индикаторах) муниципальной программы «Реализация полномочий  органа местного самоуправления Рамасухского городского поселения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3E6D">
        <w:rPr>
          <w:rFonts w:ascii="Times New Roman" w:hAnsi="Times New Roman"/>
          <w:sz w:val="24"/>
          <w:szCs w:val="24"/>
        </w:rPr>
        <w:t>П</w:t>
      </w:r>
      <w:r w:rsidRPr="00203E6D">
        <w:rPr>
          <w:rFonts w:ascii="Times New Roman" w:hAnsi="Times New Roman"/>
          <w:sz w:val="24"/>
          <w:szCs w:val="24"/>
        </w:rPr>
        <w:t>о</w:t>
      </w:r>
      <w:r w:rsidRPr="00203E6D">
        <w:rPr>
          <w:rFonts w:ascii="Times New Roman" w:hAnsi="Times New Roman"/>
          <w:sz w:val="24"/>
          <w:szCs w:val="24"/>
        </w:rPr>
        <w:t>чепского</w:t>
      </w:r>
      <w:r>
        <w:rPr>
          <w:rFonts w:ascii="Times New Roman" w:hAnsi="Times New Roman"/>
          <w:sz w:val="24"/>
          <w:szCs w:val="24"/>
        </w:rPr>
        <w:t xml:space="preserve"> района» (2019-2021</w:t>
      </w:r>
      <w:r w:rsidRPr="00203E6D">
        <w:rPr>
          <w:rFonts w:ascii="Times New Roman" w:hAnsi="Times New Roman"/>
          <w:sz w:val="24"/>
          <w:szCs w:val="24"/>
        </w:rPr>
        <w:t>годы), их значениях приведены в приложении 3 к муниц</w:t>
      </w:r>
      <w:r w:rsidRPr="00203E6D">
        <w:rPr>
          <w:rFonts w:ascii="Times New Roman" w:hAnsi="Times New Roman"/>
          <w:sz w:val="24"/>
          <w:szCs w:val="24"/>
        </w:rPr>
        <w:t>и</w:t>
      </w:r>
      <w:r w:rsidRPr="00203E6D">
        <w:rPr>
          <w:rFonts w:ascii="Times New Roman" w:hAnsi="Times New Roman"/>
          <w:sz w:val="24"/>
          <w:szCs w:val="24"/>
        </w:rPr>
        <w:t>пальной программе</w:t>
      </w:r>
    </w:p>
    <w:p w:rsidR="00113153" w:rsidRPr="001701C9" w:rsidRDefault="00113153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13153" w:rsidRPr="001701C9" w:rsidRDefault="00113153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13153" w:rsidRDefault="0011315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113153" w:rsidRDefault="0011315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113153" w:rsidRDefault="0011315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113153" w:rsidRDefault="0011315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113153" w:rsidRDefault="0011315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113153" w:rsidRDefault="0011315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113153" w:rsidRDefault="0011315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113153" w:rsidRDefault="0011315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113153" w:rsidRPr="001701C9" w:rsidRDefault="00113153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113153" w:rsidRPr="001701C9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3153" w:rsidRDefault="00113153" w:rsidP="00BE035D">
      <w:pPr>
        <w:spacing w:after="0" w:line="240" w:lineRule="auto"/>
      </w:pPr>
      <w:r>
        <w:separator/>
      </w:r>
    </w:p>
  </w:endnote>
  <w:endnote w:type="continuationSeparator" w:id="1">
    <w:p w:rsidR="00113153" w:rsidRDefault="00113153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3153" w:rsidRDefault="00113153" w:rsidP="00BE035D">
      <w:pPr>
        <w:spacing w:after="0" w:line="240" w:lineRule="auto"/>
      </w:pPr>
      <w:r>
        <w:separator/>
      </w:r>
    </w:p>
  </w:footnote>
  <w:footnote w:type="continuationSeparator" w:id="1">
    <w:p w:rsidR="00113153" w:rsidRDefault="00113153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153" w:rsidRDefault="00113153">
    <w:pPr>
      <w:pStyle w:val="Header"/>
      <w:jc w:val="right"/>
    </w:pPr>
  </w:p>
  <w:p w:rsidR="00113153" w:rsidRDefault="0011315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FA0"/>
    <w:rsid w:val="00001959"/>
    <w:rsid w:val="0000237E"/>
    <w:rsid w:val="0000306B"/>
    <w:rsid w:val="000073DB"/>
    <w:rsid w:val="00012039"/>
    <w:rsid w:val="0001230B"/>
    <w:rsid w:val="00014577"/>
    <w:rsid w:val="00015754"/>
    <w:rsid w:val="00017C2C"/>
    <w:rsid w:val="00020278"/>
    <w:rsid w:val="0002314F"/>
    <w:rsid w:val="00025276"/>
    <w:rsid w:val="00030447"/>
    <w:rsid w:val="00035E41"/>
    <w:rsid w:val="00042CFD"/>
    <w:rsid w:val="000503CC"/>
    <w:rsid w:val="00052190"/>
    <w:rsid w:val="00052AFE"/>
    <w:rsid w:val="00062976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18A5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B6F57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2385"/>
    <w:rsid w:val="00112F98"/>
    <w:rsid w:val="00113153"/>
    <w:rsid w:val="00113657"/>
    <w:rsid w:val="00114ABA"/>
    <w:rsid w:val="00115277"/>
    <w:rsid w:val="0011599A"/>
    <w:rsid w:val="00120900"/>
    <w:rsid w:val="00124C4D"/>
    <w:rsid w:val="00125448"/>
    <w:rsid w:val="0012654F"/>
    <w:rsid w:val="00127070"/>
    <w:rsid w:val="00127338"/>
    <w:rsid w:val="001275CF"/>
    <w:rsid w:val="001360AF"/>
    <w:rsid w:val="00136F97"/>
    <w:rsid w:val="00143696"/>
    <w:rsid w:val="001513E9"/>
    <w:rsid w:val="001530DB"/>
    <w:rsid w:val="00155636"/>
    <w:rsid w:val="0015678D"/>
    <w:rsid w:val="00157524"/>
    <w:rsid w:val="00163182"/>
    <w:rsid w:val="00165569"/>
    <w:rsid w:val="001668D4"/>
    <w:rsid w:val="001677E4"/>
    <w:rsid w:val="001701C9"/>
    <w:rsid w:val="00173BD2"/>
    <w:rsid w:val="00173FC0"/>
    <w:rsid w:val="00182832"/>
    <w:rsid w:val="00184FB3"/>
    <w:rsid w:val="00185B7A"/>
    <w:rsid w:val="001866BB"/>
    <w:rsid w:val="0019308B"/>
    <w:rsid w:val="00194FEA"/>
    <w:rsid w:val="00195992"/>
    <w:rsid w:val="001A169E"/>
    <w:rsid w:val="001A276E"/>
    <w:rsid w:val="001A5466"/>
    <w:rsid w:val="001A597F"/>
    <w:rsid w:val="001A638B"/>
    <w:rsid w:val="001B34A8"/>
    <w:rsid w:val="001B4557"/>
    <w:rsid w:val="001B5F73"/>
    <w:rsid w:val="001B7AA7"/>
    <w:rsid w:val="001C1A65"/>
    <w:rsid w:val="001C1AE9"/>
    <w:rsid w:val="001C7970"/>
    <w:rsid w:val="001D1273"/>
    <w:rsid w:val="001D4F10"/>
    <w:rsid w:val="001E23E6"/>
    <w:rsid w:val="001E2A8B"/>
    <w:rsid w:val="001E3F90"/>
    <w:rsid w:val="001E50B9"/>
    <w:rsid w:val="001E7EF1"/>
    <w:rsid w:val="001F6882"/>
    <w:rsid w:val="0020062F"/>
    <w:rsid w:val="00203E6D"/>
    <w:rsid w:val="00210377"/>
    <w:rsid w:val="002171EA"/>
    <w:rsid w:val="00221D1B"/>
    <w:rsid w:val="002228BC"/>
    <w:rsid w:val="00223A55"/>
    <w:rsid w:val="002245D1"/>
    <w:rsid w:val="00224A3E"/>
    <w:rsid w:val="002250C2"/>
    <w:rsid w:val="00225B56"/>
    <w:rsid w:val="0023213D"/>
    <w:rsid w:val="0023236F"/>
    <w:rsid w:val="00236DEA"/>
    <w:rsid w:val="00237C55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905CB"/>
    <w:rsid w:val="00291120"/>
    <w:rsid w:val="00292D80"/>
    <w:rsid w:val="00296A36"/>
    <w:rsid w:val="00297E9C"/>
    <w:rsid w:val="002A304D"/>
    <w:rsid w:val="002A385F"/>
    <w:rsid w:val="002A4AAB"/>
    <w:rsid w:val="002A6739"/>
    <w:rsid w:val="002B0044"/>
    <w:rsid w:val="002B19E9"/>
    <w:rsid w:val="002B4B71"/>
    <w:rsid w:val="002B6226"/>
    <w:rsid w:val="002C292E"/>
    <w:rsid w:val="002C5548"/>
    <w:rsid w:val="002C6342"/>
    <w:rsid w:val="002D0DC9"/>
    <w:rsid w:val="002D27E3"/>
    <w:rsid w:val="002D3CCD"/>
    <w:rsid w:val="002D5EC5"/>
    <w:rsid w:val="002D71F8"/>
    <w:rsid w:val="002E5A71"/>
    <w:rsid w:val="002F044F"/>
    <w:rsid w:val="002F083C"/>
    <w:rsid w:val="002F1FCB"/>
    <w:rsid w:val="002F2667"/>
    <w:rsid w:val="002F3AF4"/>
    <w:rsid w:val="00300103"/>
    <w:rsid w:val="00302004"/>
    <w:rsid w:val="00302B2F"/>
    <w:rsid w:val="0030513C"/>
    <w:rsid w:val="00306F28"/>
    <w:rsid w:val="00310E00"/>
    <w:rsid w:val="00312E77"/>
    <w:rsid w:val="00320698"/>
    <w:rsid w:val="00321A16"/>
    <w:rsid w:val="003241BA"/>
    <w:rsid w:val="00326143"/>
    <w:rsid w:val="00326419"/>
    <w:rsid w:val="00327755"/>
    <w:rsid w:val="00334A4D"/>
    <w:rsid w:val="0033532A"/>
    <w:rsid w:val="00335441"/>
    <w:rsid w:val="0033694C"/>
    <w:rsid w:val="00336995"/>
    <w:rsid w:val="00340046"/>
    <w:rsid w:val="0034600A"/>
    <w:rsid w:val="00346C0F"/>
    <w:rsid w:val="00352894"/>
    <w:rsid w:val="0036050A"/>
    <w:rsid w:val="00364A5E"/>
    <w:rsid w:val="003656CE"/>
    <w:rsid w:val="00367DF7"/>
    <w:rsid w:val="00373074"/>
    <w:rsid w:val="00373865"/>
    <w:rsid w:val="0037479D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ADB"/>
    <w:rsid w:val="003B1D73"/>
    <w:rsid w:val="003B232A"/>
    <w:rsid w:val="003C2FD3"/>
    <w:rsid w:val="003C3F24"/>
    <w:rsid w:val="003C4B52"/>
    <w:rsid w:val="003D085A"/>
    <w:rsid w:val="003D3F9D"/>
    <w:rsid w:val="003D4B7C"/>
    <w:rsid w:val="003D7CD4"/>
    <w:rsid w:val="003E17C5"/>
    <w:rsid w:val="003E3685"/>
    <w:rsid w:val="003E3ACB"/>
    <w:rsid w:val="003E6D25"/>
    <w:rsid w:val="003F12B7"/>
    <w:rsid w:val="003F1657"/>
    <w:rsid w:val="003F5CE9"/>
    <w:rsid w:val="003F73D0"/>
    <w:rsid w:val="003F7E40"/>
    <w:rsid w:val="004003A5"/>
    <w:rsid w:val="00403146"/>
    <w:rsid w:val="00404936"/>
    <w:rsid w:val="00405658"/>
    <w:rsid w:val="004105E4"/>
    <w:rsid w:val="00414CF4"/>
    <w:rsid w:val="00423320"/>
    <w:rsid w:val="004239A4"/>
    <w:rsid w:val="00426462"/>
    <w:rsid w:val="004274CE"/>
    <w:rsid w:val="0043504F"/>
    <w:rsid w:val="00435E3E"/>
    <w:rsid w:val="00440143"/>
    <w:rsid w:val="00440524"/>
    <w:rsid w:val="004414A3"/>
    <w:rsid w:val="00443664"/>
    <w:rsid w:val="004438C9"/>
    <w:rsid w:val="00444BA4"/>
    <w:rsid w:val="00445398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227F"/>
    <w:rsid w:val="004839EA"/>
    <w:rsid w:val="00486D6E"/>
    <w:rsid w:val="00491510"/>
    <w:rsid w:val="0049279D"/>
    <w:rsid w:val="0049424B"/>
    <w:rsid w:val="004A05CA"/>
    <w:rsid w:val="004A1D92"/>
    <w:rsid w:val="004A24DB"/>
    <w:rsid w:val="004A434A"/>
    <w:rsid w:val="004A4D5F"/>
    <w:rsid w:val="004A62B5"/>
    <w:rsid w:val="004B3BFF"/>
    <w:rsid w:val="004B5837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21DC"/>
    <w:rsid w:val="00500970"/>
    <w:rsid w:val="00501D28"/>
    <w:rsid w:val="0050281B"/>
    <w:rsid w:val="00504F22"/>
    <w:rsid w:val="0050635B"/>
    <w:rsid w:val="0050653C"/>
    <w:rsid w:val="00506DA2"/>
    <w:rsid w:val="00507B98"/>
    <w:rsid w:val="005128A8"/>
    <w:rsid w:val="00514C98"/>
    <w:rsid w:val="00521847"/>
    <w:rsid w:val="0052210D"/>
    <w:rsid w:val="00523D0D"/>
    <w:rsid w:val="00525ACD"/>
    <w:rsid w:val="0052665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A0812"/>
    <w:rsid w:val="005A1ED1"/>
    <w:rsid w:val="005A2622"/>
    <w:rsid w:val="005A3548"/>
    <w:rsid w:val="005A79F6"/>
    <w:rsid w:val="005B0B64"/>
    <w:rsid w:val="005B2711"/>
    <w:rsid w:val="005B4836"/>
    <w:rsid w:val="005C064A"/>
    <w:rsid w:val="005C1273"/>
    <w:rsid w:val="005C6CB1"/>
    <w:rsid w:val="005C75E8"/>
    <w:rsid w:val="005D1C4C"/>
    <w:rsid w:val="005D48FD"/>
    <w:rsid w:val="005D4E1B"/>
    <w:rsid w:val="005E1B19"/>
    <w:rsid w:val="005E5DF2"/>
    <w:rsid w:val="005F1668"/>
    <w:rsid w:val="005F4F35"/>
    <w:rsid w:val="00601602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13ED"/>
    <w:rsid w:val="00622FCF"/>
    <w:rsid w:val="00623F48"/>
    <w:rsid w:val="00635345"/>
    <w:rsid w:val="00635A84"/>
    <w:rsid w:val="00642F63"/>
    <w:rsid w:val="00650998"/>
    <w:rsid w:val="00657C3C"/>
    <w:rsid w:val="00660DBB"/>
    <w:rsid w:val="00662354"/>
    <w:rsid w:val="00662982"/>
    <w:rsid w:val="00664F0E"/>
    <w:rsid w:val="006656A3"/>
    <w:rsid w:val="00665CF8"/>
    <w:rsid w:val="006703AC"/>
    <w:rsid w:val="00670E99"/>
    <w:rsid w:val="0067438C"/>
    <w:rsid w:val="00687F4C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A6D38"/>
    <w:rsid w:val="006B01BB"/>
    <w:rsid w:val="006B2994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61EF"/>
    <w:rsid w:val="006D67BF"/>
    <w:rsid w:val="006D771D"/>
    <w:rsid w:val="006E03CE"/>
    <w:rsid w:val="006E061A"/>
    <w:rsid w:val="006E0DA5"/>
    <w:rsid w:val="006E5667"/>
    <w:rsid w:val="006E617B"/>
    <w:rsid w:val="006F0534"/>
    <w:rsid w:val="006F2363"/>
    <w:rsid w:val="006F27D0"/>
    <w:rsid w:val="006F3561"/>
    <w:rsid w:val="006F60AF"/>
    <w:rsid w:val="00701E66"/>
    <w:rsid w:val="00706FAD"/>
    <w:rsid w:val="00711613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867"/>
    <w:rsid w:val="00743941"/>
    <w:rsid w:val="007464BF"/>
    <w:rsid w:val="00747044"/>
    <w:rsid w:val="0074753D"/>
    <w:rsid w:val="00750C2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BE6"/>
    <w:rsid w:val="007A2BE1"/>
    <w:rsid w:val="007A33B6"/>
    <w:rsid w:val="007A3B2E"/>
    <w:rsid w:val="007B0A21"/>
    <w:rsid w:val="007B4F72"/>
    <w:rsid w:val="007B7BBB"/>
    <w:rsid w:val="007C345E"/>
    <w:rsid w:val="007C3A6C"/>
    <w:rsid w:val="007C49C4"/>
    <w:rsid w:val="007C4C34"/>
    <w:rsid w:val="007C5895"/>
    <w:rsid w:val="007D3BF6"/>
    <w:rsid w:val="007D799D"/>
    <w:rsid w:val="007E0D44"/>
    <w:rsid w:val="007E271B"/>
    <w:rsid w:val="007E385F"/>
    <w:rsid w:val="007E5551"/>
    <w:rsid w:val="007E75BD"/>
    <w:rsid w:val="007E7ECB"/>
    <w:rsid w:val="007F25DA"/>
    <w:rsid w:val="007F3C12"/>
    <w:rsid w:val="007F3F04"/>
    <w:rsid w:val="007F3F14"/>
    <w:rsid w:val="007F43AF"/>
    <w:rsid w:val="007F5554"/>
    <w:rsid w:val="007F5E64"/>
    <w:rsid w:val="00800816"/>
    <w:rsid w:val="00801579"/>
    <w:rsid w:val="0080222B"/>
    <w:rsid w:val="0080310D"/>
    <w:rsid w:val="00805BBC"/>
    <w:rsid w:val="00805D6B"/>
    <w:rsid w:val="0080654E"/>
    <w:rsid w:val="00807284"/>
    <w:rsid w:val="00812B64"/>
    <w:rsid w:val="00812E42"/>
    <w:rsid w:val="00813E7F"/>
    <w:rsid w:val="0081422D"/>
    <w:rsid w:val="0081447D"/>
    <w:rsid w:val="0081747E"/>
    <w:rsid w:val="00820F5D"/>
    <w:rsid w:val="00823CC7"/>
    <w:rsid w:val="008277BF"/>
    <w:rsid w:val="00834A59"/>
    <w:rsid w:val="00836546"/>
    <w:rsid w:val="00842A07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628E"/>
    <w:rsid w:val="00877099"/>
    <w:rsid w:val="0087754F"/>
    <w:rsid w:val="0087775C"/>
    <w:rsid w:val="00886609"/>
    <w:rsid w:val="00887653"/>
    <w:rsid w:val="00890620"/>
    <w:rsid w:val="00892368"/>
    <w:rsid w:val="00896057"/>
    <w:rsid w:val="00896700"/>
    <w:rsid w:val="008A00C1"/>
    <w:rsid w:val="008A3F7F"/>
    <w:rsid w:val="008A6013"/>
    <w:rsid w:val="008A65E8"/>
    <w:rsid w:val="008B1FCC"/>
    <w:rsid w:val="008B3C47"/>
    <w:rsid w:val="008B773F"/>
    <w:rsid w:val="008C4A92"/>
    <w:rsid w:val="008C6271"/>
    <w:rsid w:val="008C662F"/>
    <w:rsid w:val="008D1884"/>
    <w:rsid w:val="008D4D9C"/>
    <w:rsid w:val="008D55E0"/>
    <w:rsid w:val="008E00B4"/>
    <w:rsid w:val="008F42AB"/>
    <w:rsid w:val="008F5478"/>
    <w:rsid w:val="008F589B"/>
    <w:rsid w:val="008F60F3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A41B3"/>
    <w:rsid w:val="009B0873"/>
    <w:rsid w:val="009B250B"/>
    <w:rsid w:val="009B4576"/>
    <w:rsid w:val="009C23E5"/>
    <w:rsid w:val="009C5CC2"/>
    <w:rsid w:val="009D5AA2"/>
    <w:rsid w:val="009D5E98"/>
    <w:rsid w:val="009D6E65"/>
    <w:rsid w:val="009E247E"/>
    <w:rsid w:val="009E4A42"/>
    <w:rsid w:val="009E6EBE"/>
    <w:rsid w:val="009F05DA"/>
    <w:rsid w:val="009F3EB2"/>
    <w:rsid w:val="009F48FA"/>
    <w:rsid w:val="009F4E15"/>
    <w:rsid w:val="009F54F4"/>
    <w:rsid w:val="00A03838"/>
    <w:rsid w:val="00A04F18"/>
    <w:rsid w:val="00A05A71"/>
    <w:rsid w:val="00A05D19"/>
    <w:rsid w:val="00A06FBE"/>
    <w:rsid w:val="00A078DC"/>
    <w:rsid w:val="00A1010A"/>
    <w:rsid w:val="00A1050E"/>
    <w:rsid w:val="00A2039C"/>
    <w:rsid w:val="00A227F2"/>
    <w:rsid w:val="00A22985"/>
    <w:rsid w:val="00A22A7A"/>
    <w:rsid w:val="00A2431C"/>
    <w:rsid w:val="00A27807"/>
    <w:rsid w:val="00A33DF7"/>
    <w:rsid w:val="00A34D23"/>
    <w:rsid w:val="00A360A7"/>
    <w:rsid w:val="00A36C4C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702C8"/>
    <w:rsid w:val="00A73B08"/>
    <w:rsid w:val="00A758BF"/>
    <w:rsid w:val="00A776ED"/>
    <w:rsid w:val="00A77B76"/>
    <w:rsid w:val="00A84C9E"/>
    <w:rsid w:val="00A85057"/>
    <w:rsid w:val="00A85220"/>
    <w:rsid w:val="00A855F9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3168"/>
    <w:rsid w:val="00B243DD"/>
    <w:rsid w:val="00B24BA9"/>
    <w:rsid w:val="00B26CB7"/>
    <w:rsid w:val="00B3230A"/>
    <w:rsid w:val="00B33B9C"/>
    <w:rsid w:val="00B33C9C"/>
    <w:rsid w:val="00B3443D"/>
    <w:rsid w:val="00B36654"/>
    <w:rsid w:val="00B404B4"/>
    <w:rsid w:val="00B40CD7"/>
    <w:rsid w:val="00B42D41"/>
    <w:rsid w:val="00B43577"/>
    <w:rsid w:val="00B46397"/>
    <w:rsid w:val="00B46C20"/>
    <w:rsid w:val="00B47851"/>
    <w:rsid w:val="00B52A46"/>
    <w:rsid w:val="00B610F6"/>
    <w:rsid w:val="00B6117F"/>
    <w:rsid w:val="00B6164A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2C37"/>
    <w:rsid w:val="00B870A8"/>
    <w:rsid w:val="00B90108"/>
    <w:rsid w:val="00B93479"/>
    <w:rsid w:val="00B958C4"/>
    <w:rsid w:val="00BA1285"/>
    <w:rsid w:val="00BA14C7"/>
    <w:rsid w:val="00BA20B6"/>
    <w:rsid w:val="00BA3AF8"/>
    <w:rsid w:val="00BA3DC2"/>
    <w:rsid w:val="00BA3DF0"/>
    <w:rsid w:val="00BA6407"/>
    <w:rsid w:val="00BA68EC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B7A6B"/>
    <w:rsid w:val="00BC0063"/>
    <w:rsid w:val="00BC19B2"/>
    <w:rsid w:val="00BC38FC"/>
    <w:rsid w:val="00BC4E2E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5446"/>
    <w:rsid w:val="00C07976"/>
    <w:rsid w:val="00C13D3B"/>
    <w:rsid w:val="00C166A9"/>
    <w:rsid w:val="00C16D25"/>
    <w:rsid w:val="00C26665"/>
    <w:rsid w:val="00C27779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274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87D0E"/>
    <w:rsid w:val="00C90EBE"/>
    <w:rsid w:val="00C91563"/>
    <w:rsid w:val="00C971DD"/>
    <w:rsid w:val="00CA2E3E"/>
    <w:rsid w:val="00CB0BEF"/>
    <w:rsid w:val="00CB1D79"/>
    <w:rsid w:val="00CB5B5B"/>
    <w:rsid w:val="00CC505F"/>
    <w:rsid w:val="00CC735B"/>
    <w:rsid w:val="00CD0D71"/>
    <w:rsid w:val="00CD4B80"/>
    <w:rsid w:val="00CD5201"/>
    <w:rsid w:val="00CD5263"/>
    <w:rsid w:val="00CD540A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701C"/>
    <w:rsid w:val="00D07684"/>
    <w:rsid w:val="00D120D3"/>
    <w:rsid w:val="00D16C87"/>
    <w:rsid w:val="00D17C26"/>
    <w:rsid w:val="00D25938"/>
    <w:rsid w:val="00D26757"/>
    <w:rsid w:val="00D31390"/>
    <w:rsid w:val="00D318AE"/>
    <w:rsid w:val="00D32249"/>
    <w:rsid w:val="00D32DAA"/>
    <w:rsid w:val="00D3412E"/>
    <w:rsid w:val="00D36AC9"/>
    <w:rsid w:val="00D419CA"/>
    <w:rsid w:val="00D42A57"/>
    <w:rsid w:val="00D433C0"/>
    <w:rsid w:val="00D46C6A"/>
    <w:rsid w:val="00D5114A"/>
    <w:rsid w:val="00D5461F"/>
    <w:rsid w:val="00D552C4"/>
    <w:rsid w:val="00D55D5A"/>
    <w:rsid w:val="00D574F6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2E8B"/>
    <w:rsid w:val="00D84E5E"/>
    <w:rsid w:val="00D85449"/>
    <w:rsid w:val="00D86DD0"/>
    <w:rsid w:val="00D90C47"/>
    <w:rsid w:val="00D9142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257E"/>
    <w:rsid w:val="00DB61E4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F03B4"/>
    <w:rsid w:val="00DF3C63"/>
    <w:rsid w:val="00DF3E9D"/>
    <w:rsid w:val="00DF4A13"/>
    <w:rsid w:val="00DF74DA"/>
    <w:rsid w:val="00E02EFE"/>
    <w:rsid w:val="00E033DC"/>
    <w:rsid w:val="00E03BF8"/>
    <w:rsid w:val="00E16815"/>
    <w:rsid w:val="00E16CD1"/>
    <w:rsid w:val="00E17A62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43CB"/>
    <w:rsid w:val="00E95861"/>
    <w:rsid w:val="00EA0059"/>
    <w:rsid w:val="00EA0650"/>
    <w:rsid w:val="00EA1B99"/>
    <w:rsid w:val="00EA2955"/>
    <w:rsid w:val="00EA3D8D"/>
    <w:rsid w:val="00EA5325"/>
    <w:rsid w:val="00EA5821"/>
    <w:rsid w:val="00EB22C5"/>
    <w:rsid w:val="00EB2EC9"/>
    <w:rsid w:val="00EB46F3"/>
    <w:rsid w:val="00EB494D"/>
    <w:rsid w:val="00EB7A24"/>
    <w:rsid w:val="00EC1301"/>
    <w:rsid w:val="00EC151B"/>
    <w:rsid w:val="00EC28EC"/>
    <w:rsid w:val="00EC2DB2"/>
    <w:rsid w:val="00EC396E"/>
    <w:rsid w:val="00EC5099"/>
    <w:rsid w:val="00ED4DD0"/>
    <w:rsid w:val="00ED740E"/>
    <w:rsid w:val="00EF1D2C"/>
    <w:rsid w:val="00EF3B5F"/>
    <w:rsid w:val="00EF4997"/>
    <w:rsid w:val="00EF5D9E"/>
    <w:rsid w:val="00F02465"/>
    <w:rsid w:val="00F02876"/>
    <w:rsid w:val="00F0396E"/>
    <w:rsid w:val="00F0408E"/>
    <w:rsid w:val="00F06A95"/>
    <w:rsid w:val="00F06ACC"/>
    <w:rsid w:val="00F1004F"/>
    <w:rsid w:val="00F13CC8"/>
    <w:rsid w:val="00F13F05"/>
    <w:rsid w:val="00F14469"/>
    <w:rsid w:val="00F16C18"/>
    <w:rsid w:val="00F20193"/>
    <w:rsid w:val="00F208F2"/>
    <w:rsid w:val="00F226AB"/>
    <w:rsid w:val="00F25F96"/>
    <w:rsid w:val="00F30A96"/>
    <w:rsid w:val="00F36BF6"/>
    <w:rsid w:val="00F41DC0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EB8"/>
    <w:rsid w:val="00F8691E"/>
    <w:rsid w:val="00F86CE7"/>
    <w:rsid w:val="00F925E2"/>
    <w:rsid w:val="00F94952"/>
    <w:rsid w:val="00F94B5A"/>
    <w:rsid w:val="00F94C67"/>
    <w:rsid w:val="00F979CC"/>
    <w:rsid w:val="00FA35D5"/>
    <w:rsid w:val="00FA383F"/>
    <w:rsid w:val="00FA7918"/>
    <w:rsid w:val="00FB3530"/>
    <w:rsid w:val="00FB5F6B"/>
    <w:rsid w:val="00FB66D7"/>
    <w:rsid w:val="00FB7244"/>
    <w:rsid w:val="00FB7B1A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AC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Heading2">
    <w:name w:val="heading 2"/>
    <w:basedOn w:val="Normal"/>
    <w:next w:val="Normal"/>
    <w:link w:val="Heading2Char1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Heading4">
    <w:name w:val="heading 4"/>
    <w:basedOn w:val="Normal"/>
    <w:next w:val="Normal"/>
    <w:link w:val="Heading4Char1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ListParagraph">
    <w:name w:val="List Paragraph"/>
    <w:basedOn w:val="Normal"/>
    <w:uiPriority w:val="99"/>
    <w:qFormat/>
    <w:rsid w:val="00D419CA"/>
    <w:pPr>
      <w:ind w:left="720"/>
      <w:contextualSpacing/>
    </w:pPr>
  </w:style>
  <w:style w:type="table" w:styleId="TableGrid">
    <w:name w:val="Table Grid"/>
    <w:basedOn w:val="TableNormal"/>
    <w:uiPriority w:val="99"/>
    <w:rsid w:val="004003A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E035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E035D"/>
    <w:rPr>
      <w:rFonts w:cs="Times New Roman"/>
    </w:rPr>
  </w:style>
  <w:style w:type="character" w:customStyle="1" w:styleId="1">
    <w:name w:val="Знак Знак1"/>
    <w:uiPriority w:val="99"/>
    <w:rsid w:val="003D085A"/>
    <w:rPr>
      <w:sz w:val="24"/>
    </w:rPr>
  </w:style>
  <w:style w:type="paragraph" w:customStyle="1" w:styleId="10">
    <w:name w:val="Знак1"/>
    <w:basedOn w:val="Normal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BodyTextIndent">
    <w:name w:val="Body Text Indent"/>
    <w:aliases w:val="Основной текст 1"/>
    <w:basedOn w:val="Normal"/>
    <w:link w:val="BodyTextIndentChar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BodyTextIndentChar">
    <w:name w:val="Body Text Indent Char"/>
    <w:aliases w:val="Основной текст 1 Char"/>
    <w:basedOn w:val="DefaultParagraphFont"/>
    <w:link w:val="BodyTextIndent"/>
    <w:uiPriority w:val="99"/>
    <w:locked/>
    <w:rsid w:val="00B17342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AA0136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Heading4Char1">
    <w:name w:val="Heading 4 Char1"/>
    <w:link w:val="Heading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Heading2Char1">
    <w:name w:val="Heading 2 Char1"/>
    <w:link w:val="Heading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373074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">
    <w:name w:val="Знак Знак3"/>
    <w:basedOn w:val="Normal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Normal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Normal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Normal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Normal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983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98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983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3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98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98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98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98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98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983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5983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5983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5983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983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3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3839</TotalTime>
  <Pages>6</Pages>
  <Words>2032</Words>
  <Characters>11589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admin</cp:lastModifiedBy>
  <cp:revision>579</cp:revision>
  <cp:lastPrinted>2018-11-27T07:48:00Z</cp:lastPrinted>
  <dcterms:created xsi:type="dcterms:W3CDTF">2012-08-01T17:36:00Z</dcterms:created>
  <dcterms:modified xsi:type="dcterms:W3CDTF">2018-11-27T07:49:00Z</dcterms:modified>
</cp:coreProperties>
</file>